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3264B" w14:textId="7B6396A6" w:rsidR="004548E8" w:rsidRDefault="00834B07" w:rsidP="004548E8">
      <w:pPr>
        <w:pStyle w:val="Heading1"/>
      </w:pPr>
      <w:r>
        <w:t>Learning Tracking Tool</w:t>
      </w:r>
      <w:r w:rsidR="00FB7113">
        <w:t xml:space="preserve"> for Systems and Scale</w:t>
      </w:r>
    </w:p>
    <w:p w14:paraId="0CC37AF7" w14:textId="3921868C" w:rsidR="009879C2" w:rsidRPr="009879C2" w:rsidRDefault="009879C2" w:rsidP="009879C2">
      <w:pPr>
        <w:pStyle w:val="standard"/>
        <w:ind w:firstLine="0"/>
        <w:jc w:val="center"/>
      </w:pPr>
      <w:r>
        <w:t xml:space="preserve">Driving </w:t>
      </w:r>
      <w:r w:rsidR="008116E5">
        <w:t>Question:</w:t>
      </w:r>
      <w:r w:rsidR="00E964F7">
        <w:t xml:space="preserve"> </w:t>
      </w:r>
      <w:r w:rsidR="00B21995">
        <w:t>What happens when ethanol burns?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9879C2" w14:paraId="02ED8952" w14:textId="77777777" w:rsidTr="003745F1">
        <w:tc>
          <w:tcPr>
            <w:tcW w:w="2018" w:type="dxa"/>
          </w:tcPr>
          <w:p w14:paraId="1A8FF4DB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>Activity</w:t>
            </w:r>
            <w:r>
              <w:rPr>
                <w:b/>
              </w:rPr>
              <w:t xml:space="preserve"> Chunk</w:t>
            </w:r>
          </w:p>
          <w:p w14:paraId="3280FAAA" w14:textId="1FB1382C" w:rsidR="00FE33EE" w:rsidRPr="00391F73" w:rsidRDefault="00FE33EE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</w:tcPr>
          <w:p w14:paraId="78ED0A98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5E229EA6" w14:textId="38BC5C16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</w:tcPr>
          <w:p w14:paraId="2B876465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191D297F" w14:textId="39518D50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</w:tcPr>
          <w:p w14:paraId="0C8F9D33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0ECDA988" w14:textId="7EECDBD0" w:rsidR="008116E5" w:rsidRPr="00391F73" w:rsidRDefault="008116E5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DD2D0D">
              <w:rPr>
                <w:sz w:val="20"/>
              </w:rPr>
              <w:t xml:space="preserve">What additional information do you need to </w:t>
            </w:r>
            <w:r>
              <w:rPr>
                <w:sz w:val="20"/>
              </w:rPr>
              <w:t>answer the driving question?</w:t>
            </w:r>
          </w:p>
        </w:tc>
      </w:tr>
      <w:tr w:rsidR="00E86DF0" w14:paraId="52114564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D29EBB7" w14:textId="16F75DC7" w:rsidR="00E86DF0" w:rsidRPr="003745F1" w:rsidRDefault="00506188" w:rsidP="00834B07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AD55836" wp14:editId="55A5DCF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1089660" cy="1089660"/>
                      <wp:effectExtent l="0" t="0" r="15240" b="1524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E4C21B" w14:textId="77777777" w:rsidR="00506188" w:rsidRDefault="00506188" w:rsidP="00506188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D55836" id="Oval 1" o:spid="_x0000_s1026" style="position:absolute;left:0;text-align:left;margin-left:-.5pt;margin-top:.55pt;width:85.8pt;height:85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" fillcolor="white [3212]" strokecolor="black [3213]">
                      <v:textbox inset="0,,0">
                        <w:txbxContent>
                          <w:p w14:paraId="44E4C21B" w14:textId="77777777" w:rsidR="00506188" w:rsidRDefault="00506188" w:rsidP="005061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5C44A505" w14:textId="77777777" w:rsidR="00E86DF0" w:rsidRPr="003745F1" w:rsidRDefault="00E86DF0" w:rsidP="0086194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07B8CFA" w14:textId="66CCA1A9" w:rsidR="00E86DF0" w:rsidRPr="003745F1" w:rsidRDefault="00E86DF0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2EDC3CB2" w14:textId="5362BD0A" w:rsidR="00E86DF0" w:rsidRPr="003745F1" w:rsidRDefault="00E86DF0" w:rsidP="0086194D">
            <w:pPr>
              <w:pStyle w:val="standard"/>
              <w:ind w:firstLine="0"/>
              <w:rPr>
                <w:sz w:val="20"/>
              </w:rPr>
            </w:pPr>
          </w:p>
        </w:tc>
      </w:tr>
      <w:tr w:rsidR="009879C2" w14:paraId="465E8484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6DB9CA21" w14:textId="27375CF3" w:rsidR="003745F1" w:rsidRDefault="00506188" w:rsidP="009D66E0">
            <w:pPr>
              <w:pStyle w:val="standard"/>
              <w:ind w:firstLin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1F58AE1" wp14:editId="13DDA0D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12065</wp:posOffset>
                      </wp:positionV>
                      <wp:extent cx="1089660" cy="1089660"/>
                      <wp:effectExtent l="0" t="0" r="15240" b="1524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E97B98" w14:textId="77777777" w:rsidR="00506188" w:rsidRDefault="00506188" w:rsidP="00506188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F58AE1" id="Oval 7" o:spid="_x0000_s1027" style="position:absolute;margin-left:-.5pt;margin-top:.95pt;width:85.8pt;height:85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" fillcolor="white [3212]" strokecolor="black [3213]">
                      <v:textbox inset="0,,0">
                        <w:txbxContent>
                          <w:p w14:paraId="5BE97B98" w14:textId="77777777" w:rsidR="00506188" w:rsidRDefault="00506188" w:rsidP="005061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6D5364CC" w14:textId="73C85489" w:rsidR="009879C2" w:rsidRPr="003745F1" w:rsidRDefault="009879C2" w:rsidP="0086194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1F4D52AA" w14:textId="7A1BDA43" w:rsidR="0086194D" w:rsidRPr="003745F1" w:rsidRDefault="0086194D" w:rsidP="0086194D">
            <w:pPr>
              <w:pStyle w:val="standard"/>
              <w:ind w:firstLine="0"/>
              <w:rPr>
                <w:sz w:val="20"/>
              </w:rPr>
            </w:pPr>
          </w:p>
          <w:p w14:paraId="0B8C4ECD" w14:textId="676011AA" w:rsidR="008116E5" w:rsidRPr="003745F1" w:rsidRDefault="008116E5" w:rsidP="008116E5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20B7CDCA" w14:textId="19912C6F" w:rsidR="009879C2" w:rsidRPr="003745F1" w:rsidRDefault="009879C2" w:rsidP="00834B07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9879C2" w14:paraId="282E32B8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06578CCE" w14:textId="00368E6A" w:rsidR="009879C2" w:rsidRPr="003745F1" w:rsidRDefault="00506188" w:rsidP="00834B07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8022B16" wp14:editId="163BB5C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6350</wp:posOffset>
                      </wp:positionV>
                      <wp:extent cx="1089660" cy="1089660"/>
                      <wp:effectExtent l="0" t="0" r="15240" b="15240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022447" w14:textId="77777777" w:rsidR="00506188" w:rsidRDefault="00506188" w:rsidP="00506188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022B16" id="Oval 8" o:spid="_x0000_s1028" style="position:absolute;left:0;text-align:left;margin-left:-.5pt;margin-top:.5pt;width:85.8pt;height:85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" fillcolor="white [3212]" strokecolor="black [3213]">
                      <v:textbox inset="0,,0">
                        <w:txbxContent>
                          <w:p w14:paraId="2F022447" w14:textId="77777777" w:rsidR="00506188" w:rsidRDefault="00506188" w:rsidP="005061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3745F1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228F49D2" w14:textId="77777777" w:rsidR="009879C2" w:rsidRPr="003745F1" w:rsidRDefault="009879C2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C16ADD" w14:textId="6821C684" w:rsidR="009879C2" w:rsidRPr="003745F1" w:rsidRDefault="009879C2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022D8AB0" w14:textId="72C9A6DE" w:rsidR="009879C2" w:rsidRPr="003745F1" w:rsidRDefault="009879C2" w:rsidP="001F2202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5F1" w14:paraId="3921561B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BE2B8DE" w14:textId="555A98D9" w:rsidR="003745F1" w:rsidRPr="003745F1" w:rsidRDefault="00506188" w:rsidP="003745F1">
            <w:pPr>
              <w:pStyle w:val="standard"/>
              <w:ind w:firstLine="0"/>
              <w:jc w:val="center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FA6A00A" wp14:editId="065665F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11430</wp:posOffset>
                      </wp:positionV>
                      <wp:extent cx="1089660" cy="1089660"/>
                      <wp:effectExtent l="0" t="0" r="15240" b="1524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64C15C" w14:textId="77777777" w:rsidR="00506188" w:rsidRDefault="00506188" w:rsidP="00506188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A6A00A" id="Oval 9" o:spid="_x0000_s1029" style="position:absolute;left:0;text-align:left;margin-left:-.5pt;margin-top:.9pt;width:85.8pt;height:85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" fillcolor="white [3212]" strokecolor="black [3213]">
                      <v:textbox inset="0,,0">
                        <w:txbxContent>
                          <w:p w14:paraId="1564C15C" w14:textId="77777777" w:rsidR="00506188" w:rsidRDefault="00506188" w:rsidP="005061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53DB0313" w14:textId="316BB8BC" w:rsidR="003745F1" w:rsidRPr="003745F1" w:rsidRDefault="003745F1" w:rsidP="0086194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1411D55C" w14:textId="0C9AE0C3" w:rsidR="003745F1" w:rsidRPr="00417CF4" w:rsidRDefault="003745F1" w:rsidP="003745F1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0B32DBA7" w14:textId="2CAD51DD" w:rsidR="003745F1" w:rsidRPr="00417CF4" w:rsidRDefault="003745F1" w:rsidP="003745F1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5F1" w14:paraId="32174B3C" w14:textId="77777777" w:rsidTr="003745F1">
        <w:trPr>
          <w:trHeight w:val="440"/>
        </w:trPr>
        <w:tc>
          <w:tcPr>
            <w:tcW w:w="2018" w:type="dxa"/>
            <w:shd w:val="clear" w:color="auto" w:fill="auto"/>
          </w:tcPr>
          <w:p w14:paraId="2B43F8DD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lastRenderedPageBreak/>
              <w:t>Activity</w:t>
            </w:r>
            <w:r>
              <w:rPr>
                <w:b/>
              </w:rPr>
              <w:t xml:space="preserve"> Chunk</w:t>
            </w:r>
          </w:p>
          <w:p w14:paraId="2A542D91" w14:textId="69AF112C" w:rsidR="00FE33EE" w:rsidRPr="003745F1" w:rsidRDefault="00FE33EE" w:rsidP="003745F1">
            <w:pPr>
              <w:pStyle w:val="standard"/>
              <w:ind w:firstLine="0"/>
              <w:jc w:val="center"/>
              <w:rPr>
                <w:sz w:val="20"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  <w:shd w:val="clear" w:color="auto" w:fill="auto"/>
          </w:tcPr>
          <w:p w14:paraId="1CA40150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7A64CE7E" w14:textId="5AD3116F" w:rsidR="003745F1" w:rsidRDefault="003745F1" w:rsidP="003745F1">
            <w:pPr>
              <w:pStyle w:val="standard"/>
              <w:ind w:firstLine="0"/>
              <w:jc w:val="center"/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  <w:shd w:val="clear" w:color="auto" w:fill="auto"/>
          </w:tcPr>
          <w:p w14:paraId="6E50B214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0852A82B" w14:textId="28CC928B" w:rsidR="003745F1" w:rsidRDefault="003745F1" w:rsidP="003745F1">
            <w:pPr>
              <w:pStyle w:val="standard"/>
              <w:ind w:firstLine="0"/>
              <w:jc w:val="center"/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shd w:val="clear" w:color="auto" w:fill="auto"/>
          </w:tcPr>
          <w:p w14:paraId="4B1E99EA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660A3EC7" w14:textId="7003816B" w:rsidR="003745F1" w:rsidRDefault="003745F1" w:rsidP="003745F1">
            <w:pPr>
              <w:pStyle w:val="standard"/>
              <w:ind w:firstLine="0"/>
              <w:jc w:val="center"/>
            </w:pPr>
            <w:r w:rsidRPr="00DD2D0D">
              <w:rPr>
                <w:sz w:val="20"/>
              </w:rPr>
              <w:t xml:space="preserve">What additional information do you need to </w:t>
            </w:r>
            <w:r>
              <w:rPr>
                <w:sz w:val="20"/>
              </w:rPr>
              <w:t>answer the driving question?</w:t>
            </w:r>
          </w:p>
        </w:tc>
      </w:tr>
      <w:tr w:rsidR="009879C2" w14:paraId="44D7EADC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7D8C05C0" w14:textId="7E01526C" w:rsidR="009879C2" w:rsidRPr="003745F1" w:rsidRDefault="00506188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3C3ECC7" wp14:editId="5E5F455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1089660" cy="1089660"/>
                      <wp:effectExtent l="0" t="0" r="15240" b="1524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126D8C" w14:textId="77777777" w:rsidR="00506188" w:rsidRDefault="00506188" w:rsidP="00506188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C3ECC7" id="Oval 10" o:spid="_x0000_s1030" style="position:absolute;left:0;text-align:left;margin-left:-.5pt;margin-top:.55pt;width:85.8pt;height:85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" fillcolor="white [3212]" strokecolor="black [3213]">
                      <v:textbox inset="0,,0">
                        <w:txbxContent>
                          <w:p w14:paraId="20126D8C" w14:textId="77777777" w:rsidR="00506188" w:rsidRDefault="00506188" w:rsidP="005061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4B75E162" w14:textId="77777777" w:rsidR="009879C2" w:rsidRPr="003745F1" w:rsidRDefault="009879C2" w:rsidP="0086194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7FC5A051" w14:textId="216F8868" w:rsidR="009879C2" w:rsidRPr="003745F1" w:rsidRDefault="009879C2" w:rsidP="002579E4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BA43025" w14:textId="4ED0CB68" w:rsidR="009879C2" w:rsidRPr="003745F1" w:rsidRDefault="009879C2" w:rsidP="00456E16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9879C2" w14:paraId="2D4BB0C0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2A59D795" w14:textId="7BEB0FE4" w:rsidR="009879C2" w:rsidRPr="003745F1" w:rsidRDefault="00506188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3CD8BE7" wp14:editId="7F7CC9F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12065</wp:posOffset>
                      </wp:positionV>
                      <wp:extent cx="1089660" cy="1089660"/>
                      <wp:effectExtent l="0" t="0" r="15240" b="1524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D7A53E" w14:textId="77777777" w:rsidR="00506188" w:rsidRDefault="00506188" w:rsidP="00506188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CD8BE7" id="Oval 14" o:spid="_x0000_s1031" style="position:absolute;left:0;text-align:left;margin-left:-.5pt;margin-top:.95pt;width:85.8pt;height:85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" fillcolor="white [3212]" strokecolor="black [3213]">
                      <v:textbox inset="0,,0">
                        <w:txbxContent>
                          <w:p w14:paraId="50D7A53E" w14:textId="77777777" w:rsidR="00506188" w:rsidRDefault="00506188" w:rsidP="005061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31753F56" w14:textId="76EA8D6C" w:rsidR="009879C2" w:rsidRPr="003745F1" w:rsidRDefault="009879C2" w:rsidP="0086194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3B04AEA" w14:textId="52BC6B5C" w:rsidR="009879C2" w:rsidRPr="003745F1" w:rsidRDefault="009879C2" w:rsidP="005B595C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2D36E068" w14:textId="3B183584" w:rsidR="009879C2" w:rsidRPr="003745F1" w:rsidRDefault="009879C2" w:rsidP="002579E4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9879C2" w14:paraId="1C472C7C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4BC88DB7" w14:textId="7287DE50" w:rsidR="009879C2" w:rsidRPr="003745F1" w:rsidRDefault="00506188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1689EEB" wp14:editId="05A580F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6350</wp:posOffset>
                      </wp:positionV>
                      <wp:extent cx="1089660" cy="1089660"/>
                      <wp:effectExtent l="0" t="0" r="15240" b="15240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2D9A5D" w14:textId="77777777" w:rsidR="00506188" w:rsidRDefault="00506188" w:rsidP="00506188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689EEB" id="Oval 15" o:spid="_x0000_s1032" style="position:absolute;left:0;text-align:left;margin-left:-.5pt;margin-top:.5pt;width:85.8pt;height:85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" fillcolor="white [3212]" strokecolor="black [3213]">
                      <v:textbox inset="0,,0">
                        <w:txbxContent>
                          <w:p w14:paraId="6A2D9A5D" w14:textId="77777777" w:rsidR="00506188" w:rsidRDefault="00506188" w:rsidP="005061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26772BF0" w14:textId="40013030" w:rsidR="009879C2" w:rsidRPr="003745F1" w:rsidRDefault="009879C2" w:rsidP="0086194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F188C2" w14:textId="1CD5D797" w:rsidR="009879C2" w:rsidRPr="003745F1" w:rsidRDefault="009879C2" w:rsidP="00955785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38186E2B" w14:textId="2AC9CF8A" w:rsidR="009879C2" w:rsidRPr="003745F1" w:rsidRDefault="009879C2" w:rsidP="002579E4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9879C2" w14:paraId="1BAE8A97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718241BF" w14:textId="1BBEB394" w:rsidR="009879C2" w:rsidRPr="003745F1" w:rsidRDefault="00506188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DFBF460" wp14:editId="45DB0F3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11430</wp:posOffset>
                      </wp:positionV>
                      <wp:extent cx="1089660" cy="1089660"/>
                      <wp:effectExtent l="0" t="0" r="15240" b="15240"/>
                      <wp:wrapNone/>
                      <wp:docPr id="16" name="Ova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CEB9E7" w14:textId="77777777" w:rsidR="00506188" w:rsidRDefault="00506188" w:rsidP="00506188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FBF460" id="Oval 16" o:spid="_x0000_s1033" style="position:absolute;left:0;text-align:left;margin-left:-.5pt;margin-top:.9pt;width:85.8pt;height:85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" fillcolor="white [3212]" strokecolor="black [3213]">
                      <v:textbox inset="0,,0">
                        <w:txbxContent>
                          <w:p w14:paraId="3ECEB9E7" w14:textId="77777777" w:rsidR="00506188" w:rsidRDefault="00506188" w:rsidP="0050618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7C76215A" w14:textId="77777777" w:rsidR="009879C2" w:rsidRPr="003745F1" w:rsidRDefault="009879C2" w:rsidP="0086194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2D213F23" w14:textId="5B746F11" w:rsidR="009879C2" w:rsidRPr="003745F1" w:rsidRDefault="009879C2" w:rsidP="00160190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F7FFA34" w14:textId="1B2B98A8" w:rsidR="009879C2" w:rsidRPr="003745F1" w:rsidRDefault="009879C2" w:rsidP="002579E4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</w:tbl>
    <w:p w14:paraId="12077356" w14:textId="77777777" w:rsidR="00E702E7" w:rsidRPr="00CF6B86" w:rsidRDefault="00E702E7" w:rsidP="00E86DF0">
      <w:pPr>
        <w:spacing w:after="0"/>
        <w:rPr>
          <w:rFonts w:ascii="Times New Roman" w:hAnsi="Times New Roman"/>
          <w:sz w:val="24"/>
          <w:szCs w:val="24"/>
        </w:rPr>
      </w:pPr>
    </w:p>
    <w:sectPr w:rsidR="00E702E7" w:rsidRPr="00CF6B86" w:rsidSect="00834B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5DC94" w14:textId="77777777" w:rsidR="001F1780" w:rsidRDefault="001F1780">
      <w:r>
        <w:separator/>
      </w:r>
    </w:p>
  </w:endnote>
  <w:endnote w:type="continuationSeparator" w:id="0">
    <w:p w14:paraId="39D4E335" w14:textId="77777777" w:rsidR="001F1780" w:rsidRDefault="001F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60114" w14:textId="77777777" w:rsidR="008A6852" w:rsidRDefault="008A68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2A986" w14:textId="3768BEAE" w:rsidR="00E702E7" w:rsidRDefault="00E86DF0" w:rsidP="00E702E7">
    <w:pPr>
      <w:pStyle w:val="Footer"/>
      <w:spacing w:after="0"/>
      <w:jc w:val="right"/>
      <w:rPr>
        <w:i/>
        <w:color w:val="FF0000"/>
        <w:sz w:val="16"/>
        <w:szCs w:val="16"/>
      </w:rPr>
    </w:pPr>
    <w:r w:rsidRPr="00E86DF0">
      <w:rPr>
        <w:i/>
        <w:color w:val="000000" w:themeColor="text1"/>
        <w:sz w:val="16"/>
        <w:szCs w:val="16"/>
      </w:rPr>
      <w:t xml:space="preserve">Systems and Scale </w:t>
    </w:r>
    <w:r w:rsidR="00E702E7" w:rsidRPr="00E86DF0">
      <w:rPr>
        <w:i/>
        <w:color w:val="000000" w:themeColor="text1"/>
        <w:sz w:val="16"/>
        <w:szCs w:val="16"/>
      </w:rPr>
      <w:t>Unit,</w:t>
    </w:r>
    <w:r w:rsidR="00E702E7" w:rsidRPr="008B5602">
      <w:rPr>
        <w:i/>
        <w:sz w:val="16"/>
        <w:szCs w:val="16"/>
      </w:rPr>
      <w:t xml:space="preserve"> </w:t>
    </w:r>
    <w:r>
      <w:rPr>
        <w:i/>
        <w:sz w:val="16"/>
        <w:szCs w:val="16"/>
      </w:rPr>
      <w:t>Learning Tracking Tool</w:t>
    </w:r>
  </w:p>
  <w:p w14:paraId="347E3373" w14:textId="77777777" w:rsidR="007F4969" w:rsidRPr="00E702E7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0C366A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8EF59" w14:textId="77777777" w:rsidR="007F4969" w:rsidRDefault="007F4969" w:rsidP="001A67A9">
    <w:pPr>
      <w:pStyle w:val="Footer"/>
      <w:framePr w:wrap="around" w:vAnchor="text" w:hAnchor="page" w:x="10388" w:y="-161"/>
      <w:jc w:val="right"/>
      <w:rPr>
        <w:rStyle w:val="PageNumber"/>
      </w:rPr>
    </w:pPr>
  </w:p>
  <w:p w14:paraId="1EA78249" w14:textId="1C8328CA" w:rsidR="001A67A9" w:rsidRDefault="001A67A9" w:rsidP="008A6852">
    <w:pPr>
      <w:pStyle w:val="Footer"/>
      <w:tabs>
        <w:tab w:val="clear" w:pos="4320"/>
        <w:tab w:val="clear" w:pos="8640"/>
      </w:tabs>
      <w:spacing w:after="0"/>
      <w:ind w:left="9540" w:right="-90" w:firstLine="90"/>
      <w:rPr>
        <w:i/>
        <w:sz w:val="16"/>
        <w:szCs w:val="16"/>
      </w:rPr>
    </w:pPr>
    <w:r w:rsidRPr="00063F21">
      <w:rPr>
        <w:i/>
        <w:noProof/>
      </w:rPr>
      <w:drawing>
        <wp:anchor distT="0" distB="0" distL="114300" distR="114300" simplePos="0" relativeHeight="251659264" behindDoc="0" locked="0" layoutInCell="1" allowOverlap="1" wp14:anchorId="568E2EB9" wp14:editId="578AA30C">
          <wp:simplePos x="0" y="0"/>
          <wp:positionH relativeFrom="margin">
            <wp:posOffset>-136188</wp:posOffset>
          </wp:positionH>
          <wp:positionV relativeFrom="paragraph">
            <wp:posOffset>87873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>Systems &amp; Scale Unit, Learning Tracking Tool</w:t>
    </w:r>
  </w:p>
  <w:p w14:paraId="296E9018" w14:textId="377C1A67" w:rsidR="001A67A9" w:rsidRDefault="00CF6B86" w:rsidP="001A67A9">
    <w:pPr>
      <w:pStyle w:val="Footer"/>
      <w:tabs>
        <w:tab w:val="clear" w:pos="8640"/>
      </w:tabs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BC7497">
      <w:rPr>
        <w:i/>
        <w:sz w:val="16"/>
        <w:szCs w:val="16"/>
      </w:rPr>
      <w:t>9</w:t>
    </w:r>
  </w:p>
  <w:p w14:paraId="355DF73B" w14:textId="3CC7F9F6" w:rsidR="00CF6B86" w:rsidRPr="001A67A9" w:rsidRDefault="00CF6B86" w:rsidP="001A67A9">
    <w:pPr>
      <w:pStyle w:val="Footer"/>
      <w:tabs>
        <w:tab w:val="clear" w:pos="8640"/>
      </w:tabs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Michigan State University</w:t>
    </w:r>
  </w:p>
  <w:p w14:paraId="70E25198" w14:textId="106914E0" w:rsidR="007F4969" w:rsidRDefault="007F4969" w:rsidP="001A67A9">
    <w:pPr>
      <w:pStyle w:val="Footer"/>
      <w:tabs>
        <w:tab w:val="clear" w:pos="4320"/>
        <w:tab w:val="clear" w:pos="8640"/>
        <w:tab w:val="left" w:pos="8147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C7193" w14:textId="77777777" w:rsidR="001F1780" w:rsidRDefault="001F1780">
      <w:r>
        <w:separator/>
      </w:r>
    </w:p>
  </w:footnote>
  <w:footnote w:type="continuationSeparator" w:id="0">
    <w:p w14:paraId="32F9B78E" w14:textId="77777777" w:rsidR="001F1780" w:rsidRDefault="001F1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CB464" w14:textId="77777777" w:rsidR="008A6852" w:rsidRDefault="008A68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63B7B" w14:textId="77777777" w:rsidR="008A6852" w:rsidRDefault="008A68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F4818" w14:textId="77777777" w:rsidR="00CF6B86" w:rsidRDefault="00CF6B86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86489"/>
    <w:multiLevelType w:val="hybridMultilevel"/>
    <w:tmpl w:val="624C6F84"/>
    <w:lvl w:ilvl="0" w:tplc="7D942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9A7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58F3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54E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20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229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3AB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2A5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F01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043635"/>
    <w:multiLevelType w:val="hybridMultilevel"/>
    <w:tmpl w:val="BB60C1A6"/>
    <w:lvl w:ilvl="0" w:tplc="B5AAE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A23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29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EE8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A03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9AC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7CB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42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9A0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B1A08"/>
    <w:multiLevelType w:val="hybridMultilevel"/>
    <w:tmpl w:val="CB9EFB3E"/>
    <w:lvl w:ilvl="0" w:tplc="3D4E6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B6C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83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B8B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18A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060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48A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EA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5A2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66C5421"/>
    <w:multiLevelType w:val="hybridMultilevel"/>
    <w:tmpl w:val="665AEF86"/>
    <w:lvl w:ilvl="0" w:tplc="8E0E5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88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8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FA6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32C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82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26E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B23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48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111D91"/>
    <w:multiLevelType w:val="hybridMultilevel"/>
    <w:tmpl w:val="F96C3BF6"/>
    <w:lvl w:ilvl="0" w:tplc="ACC8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2A5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880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46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6A7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345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D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1EA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A0F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26FF"/>
    <w:multiLevelType w:val="hybridMultilevel"/>
    <w:tmpl w:val="99A606FA"/>
    <w:lvl w:ilvl="0" w:tplc="E880F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165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760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B07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C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442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1C2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64C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4E0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8AB2F1B"/>
    <w:multiLevelType w:val="hybridMultilevel"/>
    <w:tmpl w:val="93746376"/>
    <w:lvl w:ilvl="0" w:tplc="27F2D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5406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C44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8E3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24F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7C4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16C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C0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C9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AE2E57"/>
    <w:multiLevelType w:val="hybridMultilevel"/>
    <w:tmpl w:val="FCEE0386"/>
    <w:lvl w:ilvl="0" w:tplc="6CBCF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46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9CA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E3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8A1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8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D47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BA5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E6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0"/>
  </w:num>
  <w:num w:numId="4">
    <w:abstractNumId w:val="9"/>
  </w:num>
  <w:num w:numId="5">
    <w:abstractNumId w:val="17"/>
  </w:num>
  <w:num w:numId="6">
    <w:abstractNumId w:val="23"/>
  </w:num>
  <w:num w:numId="7">
    <w:abstractNumId w:val="29"/>
  </w:num>
  <w:num w:numId="8">
    <w:abstractNumId w:val="27"/>
  </w:num>
  <w:num w:numId="9">
    <w:abstractNumId w:val="7"/>
  </w:num>
  <w:num w:numId="10">
    <w:abstractNumId w:val="12"/>
  </w:num>
  <w:num w:numId="11">
    <w:abstractNumId w:val="22"/>
  </w:num>
  <w:num w:numId="12">
    <w:abstractNumId w:val="16"/>
  </w:num>
  <w:num w:numId="13">
    <w:abstractNumId w:val="3"/>
  </w:num>
  <w:num w:numId="14">
    <w:abstractNumId w:val="20"/>
  </w:num>
  <w:num w:numId="15">
    <w:abstractNumId w:val="30"/>
  </w:num>
  <w:num w:numId="16">
    <w:abstractNumId w:val="21"/>
  </w:num>
  <w:num w:numId="17">
    <w:abstractNumId w:val="8"/>
  </w:num>
  <w:num w:numId="18">
    <w:abstractNumId w:val="14"/>
  </w:num>
  <w:num w:numId="19">
    <w:abstractNumId w:val="24"/>
  </w:num>
  <w:num w:numId="20">
    <w:abstractNumId w:val="25"/>
  </w:num>
  <w:num w:numId="21">
    <w:abstractNumId w:val="13"/>
  </w:num>
  <w:num w:numId="22">
    <w:abstractNumId w:val="28"/>
  </w:num>
  <w:num w:numId="23">
    <w:abstractNumId w:val="28"/>
  </w:num>
  <w:num w:numId="24">
    <w:abstractNumId w:val="19"/>
  </w:num>
  <w:num w:numId="25">
    <w:abstractNumId w:val="2"/>
  </w:num>
  <w:num w:numId="26">
    <w:abstractNumId w:val="5"/>
  </w:num>
  <w:num w:numId="27">
    <w:abstractNumId w:val="10"/>
  </w:num>
  <w:num w:numId="28">
    <w:abstractNumId w:val="18"/>
  </w:num>
  <w:num w:numId="29">
    <w:abstractNumId w:val="1"/>
  </w:num>
  <w:num w:numId="30">
    <w:abstractNumId w:val="4"/>
  </w:num>
  <w:num w:numId="31">
    <w:abstractNumId w:val="6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B07"/>
    <w:rsid w:val="0001237D"/>
    <w:rsid w:val="00064F8F"/>
    <w:rsid w:val="00067C56"/>
    <w:rsid w:val="00080F0A"/>
    <w:rsid w:val="000B1CB0"/>
    <w:rsid w:val="000C366A"/>
    <w:rsid w:val="000C42BE"/>
    <w:rsid w:val="000E2B4F"/>
    <w:rsid w:val="00135C69"/>
    <w:rsid w:val="00135CC1"/>
    <w:rsid w:val="001401F3"/>
    <w:rsid w:val="00160190"/>
    <w:rsid w:val="0016032A"/>
    <w:rsid w:val="00184C6A"/>
    <w:rsid w:val="001A67A9"/>
    <w:rsid w:val="001E3F1B"/>
    <w:rsid w:val="001F1780"/>
    <w:rsid w:val="001F2202"/>
    <w:rsid w:val="00206DEE"/>
    <w:rsid w:val="0023266B"/>
    <w:rsid w:val="002579E4"/>
    <w:rsid w:val="002A5C2F"/>
    <w:rsid w:val="003146F5"/>
    <w:rsid w:val="003313AF"/>
    <w:rsid w:val="00354772"/>
    <w:rsid w:val="0036320F"/>
    <w:rsid w:val="003745F1"/>
    <w:rsid w:val="00391F73"/>
    <w:rsid w:val="00394DBF"/>
    <w:rsid w:val="003C2DDF"/>
    <w:rsid w:val="00405252"/>
    <w:rsid w:val="00417B57"/>
    <w:rsid w:val="00417CF4"/>
    <w:rsid w:val="00447870"/>
    <w:rsid w:val="004548E8"/>
    <w:rsid w:val="00456E16"/>
    <w:rsid w:val="004A4619"/>
    <w:rsid w:val="004D72BE"/>
    <w:rsid w:val="00506188"/>
    <w:rsid w:val="00526648"/>
    <w:rsid w:val="00545934"/>
    <w:rsid w:val="00571AD6"/>
    <w:rsid w:val="005B595C"/>
    <w:rsid w:val="005D5585"/>
    <w:rsid w:val="005D68D2"/>
    <w:rsid w:val="005F799E"/>
    <w:rsid w:val="00652783"/>
    <w:rsid w:val="00694908"/>
    <w:rsid w:val="006A251B"/>
    <w:rsid w:val="006E2437"/>
    <w:rsid w:val="006E4048"/>
    <w:rsid w:val="00723727"/>
    <w:rsid w:val="0072460B"/>
    <w:rsid w:val="007422D2"/>
    <w:rsid w:val="0075197B"/>
    <w:rsid w:val="00790720"/>
    <w:rsid w:val="00794AC7"/>
    <w:rsid w:val="007B7AD7"/>
    <w:rsid w:val="007D03FC"/>
    <w:rsid w:val="007F4969"/>
    <w:rsid w:val="008109CE"/>
    <w:rsid w:val="008116E5"/>
    <w:rsid w:val="00826BD8"/>
    <w:rsid w:val="00834B07"/>
    <w:rsid w:val="008423F7"/>
    <w:rsid w:val="0086194D"/>
    <w:rsid w:val="00861A04"/>
    <w:rsid w:val="00874C11"/>
    <w:rsid w:val="00883FDE"/>
    <w:rsid w:val="008A6852"/>
    <w:rsid w:val="008B5602"/>
    <w:rsid w:val="008C1C0E"/>
    <w:rsid w:val="008E016E"/>
    <w:rsid w:val="009345E0"/>
    <w:rsid w:val="00955785"/>
    <w:rsid w:val="00972C5D"/>
    <w:rsid w:val="00977547"/>
    <w:rsid w:val="00983032"/>
    <w:rsid w:val="009879C2"/>
    <w:rsid w:val="009D66E0"/>
    <w:rsid w:val="00A40110"/>
    <w:rsid w:val="00AC7D27"/>
    <w:rsid w:val="00B21995"/>
    <w:rsid w:val="00B56E42"/>
    <w:rsid w:val="00BB67BB"/>
    <w:rsid w:val="00BC7497"/>
    <w:rsid w:val="00C12AD9"/>
    <w:rsid w:val="00C451A7"/>
    <w:rsid w:val="00C4600E"/>
    <w:rsid w:val="00C75214"/>
    <w:rsid w:val="00CA47D3"/>
    <w:rsid w:val="00CD068C"/>
    <w:rsid w:val="00CF6B86"/>
    <w:rsid w:val="00DD04A3"/>
    <w:rsid w:val="00DD2EE6"/>
    <w:rsid w:val="00DE0F72"/>
    <w:rsid w:val="00E12DB9"/>
    <w:rsid w:val="00E2199F"/>
    <w:rsid w:val="00E61F11"/>
    <w:rsid w:val="00E702E7"/>
    <w:rsid w:val="00E86DF0"/>
    <w:rsid w:val="00E964F7"/>
    <w:rsid w:val="00F17224"/>
    <w:rsid w:val="00FB233D"/>
    <w:rsid w:val="00FB7113"/>
    <w:rsid w:val="00FD1905"/>
    <w:rsid w:val="00FE33E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39C69C"/>
  <w15:docId w15:val="{720A40BF-A6EC-2A42-93CF-17E9FB97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CF6B86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B8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8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2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4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9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5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5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8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Downloads/CTIME_Template_w_Logo_Dated%20(6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332F615-0476-1C4C-8BF1-0CC4AABA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CTIME_Template_w_Logo_Dated (6).dotx</Template>
  <TotalTime>6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Edwards, Kirsten Diane</dc:creator>
  <cp:keywords/>
  <dc:description/>
  <cp:lastModifiedBy>Tompkins, Elizabeth</cp:lastModifiedBy>
  <cp:revision>8</cp:revision>
  <cp:lastPrinted>2018-08-01T19:37:00Z</cp:lastPrinted>
  <dcterms:created xsi:type="dcterms:W3CDTF">2019-08-14T16:18:00Z</dcterms:created>
  <dcterms:modified xsi:type="dcterms:W3CDTF">2020-04-21T15:33:00Z</dcterms:modified>
</cp:coreProperties>
</file>